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7ABAF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06522096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7B8BCF6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2535F220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2196776A" w14:textId="77777777" w:rsidR="000E08DA" w:rsidRPr="00F4290B" w:rsidRDefault="000E08D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>От   ______</w:t>
      </w:r>
      <w:r>
        <w:rPr>
          <w:rFonts w:ascii="Times New Roman" w:hAnsi="Times New Roman" w:cs="Times New Roman"/>
        </w:rPr>
        <w:t>______</w:t>
      </w:r>
      <w:r w:rsidRPr="00F4290B">
        <w:rPr>
          <w:rFonts w:ascii="Times New Roman" w:hAnsi="Times New Roman" w:cs="Times New Roman"/>
        </w:rPr>
        <w:t>________  №  _____</w:t>
      </w:r>
      <w:r>
        <w:rPr>
          <w:rFonts w:ascii="Times New Roman" w:hAnsi="Times New Roman" w:cs="Times New Roman"/>
        </w:rPr>
        <w:t>__</w:t>
      </w:r>
      <w:r w:rsidRPr="00F4290B">
        <w:rPr>
          <w:rFonts w:ascii="Times New Roman" w:hAnsi="Times New Roman" w:cs="Times New Roman"/>
        </w:rPr>
        <w:t>__</w:t>
      </w:r>
    </w:p>
    <w:p w14:paraId="246FE36B" w14:textId="77777777" w:rsidR="000E08DA" w:rsidRDefault="000E08DA">
      <w:r>
        <w:rPr>
          <w:rFonts w:ascii="Times New Roman" w:hAnsi="Times New Roman" w:cs="Times New Roman"/>
        </w:rPr>
        <w:t xml:space="preserve"> г. Унеча  Брянской области</w:t>
      </w:r>
    </w:p>
    <w:p w14:paraId="73744567" w14:textId="77777777" w:rsidR="000E08DA" w:rsidRDefault="000E08DA">
      <w:pPr>
        <w:sectPr w:rsidR="000E08DA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14:paraId="4E976FD6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22AA427B" w14:textId="2A512168" w:rsidR="00C2612B" w:rsidRDefault="00C2612B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</w:rPr>
        <w:t>Об утверждении карты-плана территории в границах</w:t>
      </w:r>
      <w:r w:rsidR="00D71EEA">
        <w:rPr>
          <w:rFonts w:ascii="Times New Roman" w:eastAsia="Calibri" w:hAnsi="Times New Roman" w:cs="Times New Roman"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A225B1" w:rsidRPr="00A225B1">
        <w:rPr>
          <w:rFonts w:ascii="Times New Roman" w:hAnsi="Times New Roman" w:cs="Times New Roman"/>
          <w:sz w:val="28"/>
          <w:szCs w:val="28"/>
        </w:rPr>
        <w:t>32:27:0</w:t>
      </w:r>
      <w:r w:rsidR="00020377">
        <w:rPr>
          <w:rFonts w:ascii="Times New Roman" w:hAnsi="Times New Roman" w:cs="Times New Roman"/>
          <w:sz w:val="28"/>
          <w:szCs w:val="28"/>
        </w:rPr>
        <w:t>140</w:t>
      </w:r>
      <w:r w:rsidR="00365400">
        <w:rPr>
          <w:rFonts w:ascii="Times New Roman" w:hAnsi="Times New Roman" w:cs="Times New Roman"/>
          <w:sz w:val="28"/>
          <w:szCs w:val="28"/>
        </w:rPr>
        <w:t>20</w:t>
      </w:r>
      <w:r w:rsidR="00BE381F">
        <w:rPr>
          <w:rFonts w:ascii="Times New Roman" w:hAnsi="Times New Roman" w:cs="Times New Roman"/>
          <w:sz w:val="28"/>
          <w:szCs w:val="28"/>
        </w:rPr>
        <w:t>4</w:t>
      </w:r>
    </w:p>
    <w:p w14:paraId="78C52513" w14:textId="77777777" w:rsidR="00E105A4" w:rsidRDefault="00E105A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00E8B58D" w14:textId="081E4CD2" w:rsidR="007F1F22" w:rsidRDefault="007F1F22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</w:t>
      </w:r>
      <w:r w:rsidR="00C15414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 xml:space="preserve"> </w:t>
      </w:r>
      <w:r w:rsidR="00C15414">
        <w:rPr>
          <w:rFonts w:ascii="Times New Roman" w:hAnsi="Times New Roman" w:cs="Times New Roman"/>
          <w:sz w:val="24"/>
        </w:rPr>
        <w:t>распоряжением</w:t>
      </w:r>
      <w:r>
        <w:rPr>
          <w:rFonts w:ascii="Times New Roman" w:hAnsi="Times New Roman" w:cs="Times New Roman"/>
          <w:sz w:val="24"/>
        </w:rPr>
        <w:t xml:space="preserve"> комитета по управлению муниципальным имуществом Унечского района от </w:t>
      </w:r>
      <w:r w:rsidR="00C15414">
        <w:rPr>
          <w:rFonts w:ascii="Times New Roman" w:hAnsi="Times New Roman" w:cs="Times New Roman"/>
          <w:sz w:val="24"/>
        </w:rPr>
        <w:t>23</w:t>
      </w:r>
      <w:r>
        <w:rPr>
          <w:rFonts w:ascii="Times New Roman" w:hAnsi="Times New Roman" w:cs="Times New Roman"/>
          <w:sz w:val="24"/>
        </w:rPr>
        <w:t>.</w:t>
      </w:r>
      <w:r w:rsidR="00C15414">
        <w:rPr>
          <w:rFonts w:ascii="Times New Roman" w:hAnsi="Times New Roman" w:cs="Times New Roman"/>
          <w:sz w:val="24"/>
        </w:rPr>
        <w:t>04</w:t>
      </w:r>
      <w:r>
        <w:rPr>
          <w:rFonts w:ascii="Times New Roman" w:hAnsi="Times New Roman" w:cs="Times New Roman"/>
          <w:sz w:val="24"/>
        </w:rPr>
        <w:t>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№</w:t>
      </w:r>
      <w:r w:rsidR="00C1541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</w:t>
      </w:r>
      <w:r w:rsidR="00C15414">
        <w:rPr>
          <w:rFonts w:ascii="Times New Roman" w:hAnsi="Times New Roman" w:cs="Times New Roman"/>
          <w:sz w:val="24"/>
        </w:rPr>
        <w:t>22</w:t>
      </w:r>
      <w:r>
        <w:rPr>
          <w:rFonts w:ascii="Times New Roman" w:hAnsi="Times New Roman" w:cs="Times New Roman"/>
          <w:sz w:val="24"/>
        </w:rPr>
        <w:t>.0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 № </w:t>
      </w:r>
      <w:r w:rsidR="00C1541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 протоколом заседания согласительной комиссии №</w:t>
      </w:r>
      <w:r w:rsidR="00C1541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от </w:t>
      </w:r>
      <w:r w:rsidR="00C15414"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/>
          <w:sz w:val="24"/>
        </w:rPr>
        <w:t>.10.202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г., заключением согласительной комиссии от </w:t>
      </w:r>
      <w:r w:rsidR="00C15414"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/>
          <w:sz w:val="24"/>
        </w:rPr>
        <w:t>.10.202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г., протоколом заседания согласительной комиссии №</w:t>
      </w:r>
      <w:r w:rsidR="00C1541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от 2</w:t>
      </w:r>
      <w:r w:rsidR="00C1541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.11.202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г., заключением согласительной комиссии </w:t>
      </w:r>
      <w:r w:rsidR="00C15414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т 2</w:t>
      </w:r>
      <w:r w:rsidR="00C1541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.11.202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</w:t>
      </w:r>
    </w:p>
    <w:p w14:paraId="40B42721" w14:textId="77777777" w:rsidR="001B0BB9" w:rsidRPr="001B0BB9" w:rsidRDefault="001B0BB9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5A4DF866" w14:textId="77777777" w:rsidR="001B0BB9" w:rsidRPr="001B0BB9" w:rsidRDefault="001B0BB9" w:rsidP="001B0BB9">
      <w:pPr>
        <w:spacing w:line="240" w:lineRule="auto"/>
        <w:ind w:firstLine="856"/>
        <w:rPr>
          <w:rFonts w:ascii="Times New Roman" w:hAnsi="Times New Roman" w:cs="Times New Roman"/>
          <w:sz w:val="24"/>
        </w:rPr>
      </w:pPr>
      <w:r w:rsidRPr="001B0BB9">
        <w:rPr>
          <w:rFonts w:ascii="Times New Roman" w:hAnsi="Times New Roman" w:cs="Times New Roman"/>
          <w:sz w:val="24"/>
        </w:rPr>
        <w:t>ПОСТАНОВЛЯЮ:</w:t>
      </w:r>
    </w:p>
    <w:p w14:paraId="7C3F51F8" w14:textId="77777777" w:rsidR="00C2612B" w:rsidRPr="001B0BB9" w:rsidRDefault="00C2612B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B0BB9">
        <w:rPr>
          <w:rFonts w:ascii="Times New Roman" w:hAnsi="Times New Roman" w:cs="Times New Roman"/>
          <w:sz w:val="24"/>
        </w:rPr>
        <w:t xml:space="preserve">        </w:t>
      </w:r>
    </w:p>
    <w:p w14:paraId="24388D08" w14:textId="6657173B" w:rsidR="00C2612B" w:rsidRPr="0097133F" w:rsidRDefault="00C2612B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97133F">
        <w:rPr>
          <w:rFonts w:ascii="Times New Roman" w:hAnsi="Times New Roman" w:cs="Times New Roman"/>
          <w:sz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</w:rPr>
        <w:t xml:space="preserve">кадастрового квартала </w:t>
      </w:r>
      <w:r w:rsidR="00A225B1" w:rsidRPr="00A225B1">
        <w:rPr>
          <w:rFonts w:ascii="Times New Roman" w:hAnsi="Times New Roman" w:cs="Times New Roman"/>
          <w:sz w:val="24"/>
        </w:rPr>
        <w:t>32:27:0</w:t>
      </w:r>
      <w:r w:rsidR="00020377">
        <w:rPr>
          <w:rFonts w:ascii="Times New Roman" w:hAnsi="Times New Roman" w:cs="Times New Roman"/>
          <w:sz w:val="24"/>
        </w:rPr>
        <w:t>140</w:t>
      </w:r>
      <w:r w:rsidR="00365400">
        <w:rPr>
          <w:rFonts w:ascii="Times New Roman" w:hAnsi="Times New Roman" w:cs="Times New Roman"/>
          <w:sz w:val="24"/>
        </w:rPr>
        <w:t>20</w:t>
      </w:r>
      <w:r w:rsidR="00BE381F">
        <w:rPr>
          <w:rFonts w:ascii="Times New Roman" w:hAnsi="Times New Roman" w:cs="Times New Roman"/>
          <w:sz w:val="24"/>
        </w:rPr>
        <w:t>4</w:t>
      </w:r>
      <w:r w:rsidR="008B68FC" w:rsidRPr="00A225B1">
        <w:rPr>
          <w:rFonts w:ascii="Times New Roman" w:hAnsi="Times New Roman" w:cs="Times New Roman"/>
          <w:sz w:val="24"/>
        </w:rPr>
        <w:t>,</w:t>
      </w:r>
      <w:r w:rsidR="008B68FC">
        <w:rPr>
          <w:rFonts w:ascii="Times New Roman" w:hAnsi="Times New Roman" w:cs="Times New Roman"/>
          <w:sz w:val="24"/>
        </w:rPr>
        <w:t xml:space="preserve"> </w:t>
      </w:r>
      <w:r w:rsidRPr="0097133F">
        <w:rPr>
          <w:rFonts w:ascii="Times New Roman" w:hAnsi="Times New Roman" w:cs="Times New Roman"/>
          <w:sz w:val="24"/>
        </w:rPr>
        <w:t xml:space="preserve">подготовленную в результате выполнения комплексных кадастровых работ. </w:t>
      </w:r>
    </w:p>
    <w:p w14:paraId="28874227" w14:textId="77777777" w:rsidR="00887FFE" w:rsidRPr="00887FFE" w:rsidRDefault="00887FF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887FFE">
        <w:rPr>
          <w:rFonts w:ascii="Times New Roman" w:hAnsi="Times New Roman" w:cs="Times New Roman"/>
          <w:sz w:val="24"/>
        </w:rPr>
        <w:t xml:space="preserve">Комитету по управлению муниципальным имуществом Унечского района </w:t>
      </w:r>
      <w:r w:rsidRPr="00887FFE">
        <w:rPr>
          <w:rFonts w:ascii="Times New Roman" w:eastAsia="Calibri" w:hAnsi="Times New Roman" w:cs="Times New Roman"/>
          <w:sz w:val="24"/>
        </w:rPr>
        <w:t xml:space="preserve">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</w:t>
      </w:r>
      <w:r w:rsidRPr="00887FFE">
        <w:rPr>
          <w:rFonts w:ascii="Times New Roman" w:hAnsi="Times New Roman" w:cs="Times New Roman"/>
          <w:sz w:val="24"/>
        </w:rPr>
        <w:t>выполнения комплексных кадастровых работ.</w:t>
      </w:r>
    </w:p>
    <w:p w14:paraId="68018844" w14:textId="77777777" w:rsidR="00887FFE" w:rsidRPr="00887FFE" w:rsidRDefault="00887FF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887FFE">
        <w:rPr>
          <w:rFonts w:ascii="Times New Roman" w:hAnsi="Times New Roman" w:cs="Times New Roman"/>
          <w:sz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ae"/>
            <w:rFonts w:ascii="Times New Roman" w:hAnsi="Times New Roman"/>
            <w:sz w:val="24"/>
            <w:lang w:val="en-US"/>
          </w:rPr>
          <w:t>www</w:t>
        </w:r>
        <w:r w:rsidRPr="00887FFE">
          <w:rPr>
            <w:rStyle w:val="ae"/>
            <w:rFonts w:ascii="Times New Roman" w:hAnsi="Times New Roman"/>
            <w:sz w:val="24"/>
          </w:rPr>
          <w:t>.</w:t>
        </w:r>
        <w:proofErr w:type="spellStart"/>
        <w:r w:rsidRPr="00887FFE">
          <w:rPr>
            <w:rStyle w:val="ae"/>
            <w:rFonts w:ascii="Times New Roman" w:hAnsi="Times New Roman"/>
            <w:sz w:val="24"/>
            <w:lang w:val="en-US"/>
          </w:rPr>
          <w:t>unradm</w:t>
        </w:r>
        <w:proofErr w:type="spellEnd"/>
        <w:r w:rsidRPr="00887FFE">
          <w:rPr>
            <w:rStyle w:val="ae"/>
            <w:rFonts w:ascii="Times New Roman" w:hAnsi="Times New Roman"/>
            <w:sz w:val="24"/>
          </w:rPr>
          <w:t>.</w:t>
        </w:r>
        <w:proofErr w:type="spellStart"/>
        <w:r w:rsidRPr="00887FFE">
          <w:rPr>
            <w:rStyle w:val="ae"/>
            <w:rFonts w:ascii="Times New Roman" w:hAnsi="Times New Roman"/>
            <w:sz w:val="24"/>
            <w:lang w:val="en-US"/>
          </w:rPr>
          <w:t>ru</w:t>
        </w:r>
        <w:proofErr w:type="spellEnd"/>
      </w:hyperlink>
      <w:r w:rsidRPr="00887FFE">
        <w:rPr>
          <w:rFonts w:ascii="Times New Roman" w:hAnsi="Times New Roman" w:cs="Times New Roman"/>
          <w:sz w:val="24"/>
        </w:rPr>
        <w:t>.</w:t>
      </w:r>
    </w:p>
    <w:p w14:paraId="1DD57817" w14:textId="3A5DDFF8" w:rsidR="00887FFE" w:rsidRDefault="00887FF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887FFE">
        <w:rPr>
          <w:rFonts w:ascii="Times New Roman" w:hAnsi="Times New Roman" w:cs="Times New Roman"/>
          <w:sz w:val="24"/>
        </w:rPr>
        <w:t>Контроль за исполнением настоящего постановления возложить на</w:t>
      </w:r>
      <w:r w:rsidR="0050594B">
        <w:rPr>
          <w:rFonts w:ascii="Times New Roman" w:hAnsi="Times New Roman" w:cs="Times New Roman"/>
          <w:sz w:val="24"/>
        </w:rPr>
        <w:t xml:space="preserve"> </w:t>
      </w:r>
      <w:r w:rsidR="0050594B">
        <w:rPr>
          <w:rFonts w:ascii="Times New Roman" w:eastAsia="Calibri" w:hAnsi="Times New Roman" w:cs="Times New Roman"/>
          <w:sz w:val="24"/>
        </w:rPr>
        <w:t>исполняющего обязанности</w:t>
      </w:r>
      <w:r w:rsidRPr="00887FFE">
        <w:rPr>
          <w:rFonts w:ascii="Times New Roman" w:hAnsi="Times New Roman" w:cs="Times New Roman"/>
          <w:sz w:val="24"/>
        </w:rPr>
        <w:t xml:space="preserve"> заместителя главы администрации района И.М. Волкович.</w:t>
      </w:r>
    </w:p>
    <w:p w14:paraId="3916B0FF" w14:textId="77777777" w:rsidR="00BD61EC" w:rsidRPr="00BD61EC" w:rsidRDefault="00BD61EC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Look w:val="01E0" w:firstRow="1" w:lastRow="1" w:firstColumn="1" w:lastColumn="1" w:noHBand="0" w:noVBand="0"/>
      </w:tblPr>
      <w:tblGrid>
        <w:gridCol w:w="7474"/>
        <w:gridCol w:w="300"/>
        <w:gridCol w:w="2050"/>
        <w:gridCol w:w="465"/>
      </w:tblGrid>
      <w:tr w:rsidR="00BD61EC" w:rsidRPr="007A420E" w14:paraId="04E7DB2C" w14:textId="77777777" w:rsidTr="00E822B5">
        <w:trPr>
          <w:trHeight w:val="471"/>
        </w:trPr>
        <w:tc>
          <w:tcPr>
            <w:tcW w:w="3778" w:type="pct"/>
            <w:gridSpan w:val="2"/>
            <w:shd w:val="clear" w:color="auto" w:fill="auto"/>
          </w:tcPr>
          <w:p w14:paraId="7EDDBB94" w14:textId="77777777" w:rsidR="00BD61EC" w:rsidRPr="007A420E" w:rsidRDefault="00BD61EC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shd w:val="clear" w:color="auto" w:fill="auto"/>
          </w:tcPr>
          <w:p w14:paraId="1B722450" w14:textId="77777777" w:rsidR="00BD61EC" w:rsidRPr="007A420E" w:rsidRDefault="00BD61EC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1EC" w:rsidRPr="00C15414" w14:paraId="24B12E82" w14:textId="77777777" w:rsidTr="00E822B5">
        <w:tblPrEx>
          <w:tblLook w:val="0000" w:firstRow="0" w:lastRow="0" w:firstColumn="0" w:lastColumn="0" w:noHBand="0" w:noVBand="0"/>
        </w:tblPrEx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4A0" w:firstRow="1" w:lastRow="0" w:firstColumn="1" w:lastColumn="0" w:noHBand="0" w:noVBand="1"/>
            </w:tblPr>
            <w:tblGrid>
              <w:gridCol w:w="5568"/>
              <w:gridCol w:w="1750"/>
            </w:tblGrid>
            <w:tr w:rsidR="00BD2AE8" w14:paraId="12029B79" w14:textId="77777777" w:rsidTr="00BD2AE8">
              <w:tc>
                <w:tcPr>
                  <w:tcW w:w="3487" w:type="pct"/>
                  <w:hideMark/>
                </w:tcPr>
                <w:p w14:paraId="74898214" w14:textId="77777777" w:rsidR="00BD2AE8" w:rsidRDefault="00BD2AE8" w:rsidP="00BD2AE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Временно исполняющий обязанности </w:t>
                  </w:r>
                </w:p>
                <w:p w14:paraId="5A502A2E" w14:textId="77777777" w:rsidR="00BD2AE8" w:rsidRDefault="00BD2AE8" w:rsidP="00BD2AE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14:paraId="506F1CB9" w14:textId="77777777" w:rsidR="00BD2AE8" w:rsidRDefault="00BD2AE8" w:rsidP="00BD2AE8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14:paraId="51ADC244" w14:textId="57876A93" w:rsidR="00BD2AE8" w:rsidRDefault="00BD2AE8" w:rsidP="00BD2AE8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    В.А. Дуда</w:t>
                  </w:r>
                </w:p>
              </w:tc>
            </w:tr>
            <w:tr w:rsidR="00BD2AE8" w14:paraId="5B8F485C" w14:textId="77777777" w:rsidTr="00BD2AE8">
              <w:tc>
                <w:tcPr>
                  <w:tcW w:w="3487" w:type="pct"/>
                </w:tcPr>
                <w:p w14:paraId="09133299" w14:textId="77777777" w:rsidR="00BD2AE8" w:rsidRDefault="00BD2AE8" w:rsidP="00BD2AE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096" w:type="pct"/>
                </w:tcPr>
                <w:p w14:paraId="4088CF8E" w14:textId="77777777" w:rsidR="00BD2AE8" w:rsidRDefault="00BD2AE8" w:rsidP="00BD2AE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14:paraId="22D7E018" w14:textId="77777777" w:rsidR="00BD2AE8" w:rsidRDefault="00BD2AE8" w:rsidP="00BD2AE8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   </w:t>
            </w:r>
          </w:p>
          <w:p w14:paraId="37EEAA35" w14:textId="7635705B" w:rsidR="00BD61EC" w:rsidRPr="00C15414" w:rsidRDefault="00BD61E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2" w:type="pct"/>
            <w:gridSpan w:val="2"/>
          </w:tcPr>
          <w:p w14:paraId="799D5ACC" w14:textId="647BA352" w:rsidR="00BD61EC" w:rsidRPr="00C15414" w:rsidRDefault="00BD61EC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82ABD66" w14:textId="77777777" w:rsidR="00BD61EC" w:rsidRPr="00BD61EC" w:rsidRDefault="00BD61EC" w:rsidP="00BD61EC">
      <w:pPr>
        <w:spacing w:line="240" w:lineRule="auto"/>
        <w:jc w:val="both"/>
        <w:rPr>
          <w:rFonts w:ascii="Times New Roman" w:hAnsi="Times New Roman" w:cs="Times New Roman"/>
          <w:color w:val="FFFFFF" w:themeColor="background1"/>
          <w:sz w:val="8"/>
          <w:szCs w:val="8"/>
        </w:rPr>
      </w:pPr>
    </w:p>
    <w:sectPr w:rsidR="00BD61EC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9" w15:restartNumberingAfterBreak="0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3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2AE8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381F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2C82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B54BF"/>
  <w15:docId w15:val="{37E486AA-D0C7-443E-AC21-F34E7471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6">
    <w:name w:val="Знак1"/>
    <w:basedOn w:val="a"/>
    <w:rsid w:val="00887FFE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7">
    <w:name w:val="Без интервала1"/>
    <w:rsid w:val="001B0BB9"/>
    <w:pPr>
      <w:suppressAutoHyphens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0;&#1088;&#1091;&#1090;&#1080;&#1082;&#1086;&#1074;&#1072;&#1045;&#1053;\AppData\Roaming\Microsoft\Templates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</TotalTime>
  <Pages>1</Pages>
  <Words>187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Бык</dc:creator>
  <cp:lastModifiedBy>Крутикова Елена Николаевна</cp:lastModifiedBy>
  <cp:revision>5</cp:revision>
  <cp:lastPrinted>2024-11-29T05:40:00Z</cp:lastPrinted>
  <dcterms:created xsi:type="dcterms:W3CDTF">2024-11-28T14:11:00Z</dcterms:created>
  <dcterms:modified xsi:type="dcterms:W3CDTF">2024-12-14T14:11:00Z</dcterms:modified>
</cp:coreProperties>
</file>